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01B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1B0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428A9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428A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</w:t>
            </w:r>
            <w:r w:rsidR="0011708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2.</w:t>
            </w:r>
            <w:r w:rsidR="004428A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428A9" w:rsidRDefault="004428A9" w:rsidP="004428A9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ของสำนัก/หน่วยงาน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428A9" w:rsidRDefault="002F054A" w:rsidP="004428A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4428A9" w:rsidRDefault="004428A9" w:rsidP="004428A9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</w:t>
            </w:r>
            <w:r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4428A9" w:rsidRPr="003B7C5A" w:rsidRDefault="004428A9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428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695ECB">
        <w:trPr>
          <w:gridAfter w:val="1"/>
          <w:wAfter w:w="6" w:type="dxa"/>
          <w:trHeight w:val="1761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428A9" w:rsidRPr="004428A9" w:rsidRDefault="006C7B37" w:rsidP="00117085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695EC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90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428A9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428A9" w:rsidRPr="00086408" w:rsidRDefault="004428A9" w:rsidP="00695ECB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</w:t>
                  </w:r>
                  <w:r w:rsidR="00695E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อยละของการเบิกจ่ายเงินงบประมาณตามแผนไตรมารที่ 1 </w:t>
                  </w:r>
                </w:p>
              </w:tc>
              <w:tc>
                <w:tcPr>
                  <w:tcW w:w="1276" w:type="dxa"/>
                </w:tcPr>
                <w:p w:rsidR="00447A98" w:rsidRPr="00F56E86" w:rsidRDefault="004428A9" w:rsidP="004428A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6E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428A9" w:rsidRPr="00F56E86" w:rsidRDefault="004428A9" w:rsidP="004428A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56E86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302" w:rsidRDefault="00C91302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428A9" w:rsidRDefault="007C0505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53.31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C91302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695ECB" w:rsidP="00695EC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CD28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487609" w:rsidRDefault="00CD28DB" w:rsidP="007C050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รรงบประมาณในปีงบประมาณ พ.ศ. 2562</w:t>
            </w:r>
            <w:r w:rsidR="00F56E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ในภาพรวมทั้งสิ้น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264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050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400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 ซึ่งมีแ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ผนการเบิกจ่าย</w:t>
            </w:r>
            <w:r w:rsidR="004C17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สะสมตั้งแต่เดือนตุลาคม 2561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ถึงเดือน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 w:rsidR="00695EC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เป็นจำนวนเงิน</w:t>
            </w:r>
            <w:r w:rsidR="004C17BE">
              <w:rPr>
                <w:rFonts w:ascii="TH SarabunPSK" w:hAnsi="TH SarabunPSK" w:cs="TH SarabunPSK"/>
                <w:sz w:val="30"/>
                <w:szCs w:val="30"/>
              </w:rPr>
              <w:t xml:space="preserve"> 1</w:t>
            </w:r>
            <w:r w:rsidR="00695ECB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152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200</w:t>
            </w:r>
            <w:r w:rsidR="004C17B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บาท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มีผลการเบิกจ่าย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สะสม ณ สิ้นไตรมาส 1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เป็นจำนวนเงิน 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65,651,163.20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F56E8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="007C0505">
              <w:rPr>
                <w:rFonts w:ascii="TH SarabunPSK" w:hAnsi="TH SarabunPSK" w:cs="TH SarabunPSK" w:hint="cs"/>
                <w:sz w:val="30"/>
                <w:szCs w:val="30"/>
                <w:cs/>
              </w:rPr>
              <w:t>53.31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F7219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F7219" w:rsidP="004F7219">
            <w:pPr>
              <w:tabs>
                <w:tab w:val="left" w:pos="134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95ECB" w:rsidP="00695ECB">
            <w:pPr>
              <w:tabs>
                <w:tab w:val="left" w:pos="1321"/>
              </w:tabs>
              <w:ind w:firstLine="62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รายงานผลการเบิกจ่ายงบประมาณรายจ่ายประจำปีงบประมาณ พ.ศ. 2562 ของสำนักติดตามประเมินผลการอุดมศึกษาในแต่ละไตรมาส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B7232">
      <w:headerReference w:type="default" r:id="rId8"/>
      <w:footerReference w:type="even" r:id="rId9"/>
      <w:pgSz w:w="11906" w:h="16838"/>
      <w:pgMar w:top="1389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144" w:rsidRDefault="00896144">
      <w:r>
        <w:separator/>
      </w:r>
    </w:p>
  </w:endnote>
  <w:endnote w:type="continuationSeparator" w:id="0">
    <w:p w:rsidR="00896144" w:rsidRDefault="0089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144" w:rsidRDefault="00896144">
      <w:r>
        <w:separator/>
      </w:r>
    </w:p>
  </w:footnote>
  <w:footnote w:type="continuationSeparator" w:id="0">
    <w:p w:rsidR="00896144" w:rsidRDefault="0089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6413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6413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466F"/>
    <w:rsid w:val="000E60D4"/>
    <w:rsid w:val="00106E78"/>
    <w:rsid w:val="0011708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30EE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644"/>
    <w:rsid w:val="003E1BC4"/>
    <w:rsid w:val="003E4227"/>
    <w:rsid w:val="003F0CC5"/>
    <w:rsid w:val="00401B0C"/>
    <w:rsid w:val="004032BC"/>
    <w:rsid w:val="00420AFB"/>
    <w:rsid w:val="00426790"/>
    <w:rsid w:val="004306B6"/>
    <w:rsid w:val="0043284A"/>
    <w:rsid w:val="00436A70"/>
    <w:rsid w:val="004428A9"/>
    <w:rsid w:val="00443E73"/>
    <w:rsid w:val="00447A98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17BE"/>
    <w:rsid w:val="004C3B2B"/>
    <w:rsid w:val="004C5E52"/>
    <w:rsid w:val="004F7219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95ECB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C0505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24AA"/>
    <w:rsid w:val="00854223"/>
    <w:rsid w:val="00856178"/>
    <w:rsid w:val="00857347"/>
    <w:rsid w:val="00870555"/>
    <w:rsid w:val="0087746A"/>
    <w:rsid w:val="00896144"/>
    <w:rsid w:val="008A4E84"/>
    <w:rsid w:val="008B7232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409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1C50"/>
    <w:rsid w:val="00B6413C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80C9B"/>
    <w:rsid w:val="00C91302"/>
    <w:rsid w:val="00CD28DB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5E7C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6E86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8DDB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76748-A11C-41B6-B458-14E051D6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2019-06-11T08:56:00Z</cp:lastPrinted>
  <dcterms:created xsi:type="dcterms:W3CDTF">2019-07-24T03:14:00Z</dcterms:created>
  <dcterms:modified xsi:type="dcterms:W3CDTF">2019-09-03T04:00:00Z</dcterms:modified>
</cp:coreProperties>
</file>